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90.5/2026/SanErwTHSW-L3/VOB-EU-oV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3 - Gerüstarbeiten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3 - Gewerk: Gerüstarbeiten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